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702"/>
        <w:gridCol w:w="1405"/>
        <w:gridCol w:w="952"/>
        <w:gridCol w:w="1053"/>
        <w:gridCol w:w="3119"/>
        <w:gridCol w:w="996"/>
        <w:gridCol w:w="850"/>
        <w:gridCol w:w="989"/>
      </w:tblGrid>
      <w:tr w:rsidR="004F428B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4F428B" w:rsidRPr="00C95B1C" w:rsidRDefault="004F428B" w:rsidP="00E74D95">
            <w:pPr>
              <w:rPr>
                <w:i/>
                <w:sz w:val="22"/>
                <w:szCs w:val="22"/>
                <w:lang w:val="en-US"/>
              </w:rPr>
            </w:pPr>
          </w:p>
          <w:p w:rsidR="00037D51" w:rsidRPr="00B30DDA" w:rsidRDefault="00037D51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="00E74D95" w:rsidRPr="00C95B1C">
              <w:rPr>
                <w:b/>
                <w:u w:val="single"/>
              </w:rPr>
              <w:t>СОГЛАСОВАНО</w:t>
            </w:r>
          </w:p>
          <w:p w:rsidR="00F31D19" w:rsidRPr="00B30DDA" w:rsidRDefault="00F31D19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037D51" w:rsidRPr="008E21C2" w:rsidRDefault="008E21C2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9429F3" w:rsidRPr="00B30DDA" w:rsidRDefault="00B30DDA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E74D95" w:rsidRPr="00B30DDA" w:rsidRDefault="00E74D95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 w:rsidR="008E21C2">
              <w:rPr>
                <w:b/>
              </w:rPr>
              <w:t>Ю</w:t>
            </w:r>
            <w:r w:rsidR="00B30DDA" w:rsidRPr="00B30DDA">
              <w:rPr>
                <w:b/>
                <w:bCs/>
                <w:iCs/>
              </w:rPr>
              <w:t>.</w:t>
            </w:r>
            <w:r w:rsidR="008E21C2">
              <w:rPr>
                <w:b/>
                <w:bCs/>
                <w:iCs/>
              </w:rPr>
              <w:t>И. Макаренко</w:t>
            </w:r>
          </w:p>
          <w:p w:rsidR="00037D51" w:rsidRPr="00B30DDA" w:rsidRDefault="00F31D19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>«        »______________</w:t>
            </w:r>
            <w:r w:rsidR="00D236FE" w:rsidRPr="00B30DDA">
              <w:rPr>
                <w:b/>
              </w:rPr>
              <w:t xml:space="preserve"> </w:t>
            </w:r>
            <w:r w:rsidR="00B30DDA" w:rsidRPr="00B30DDA">
              <w:rPr>
                <w:b/>
              </w:rPr>
              <w:t>2012</w:t>
            </w:r>
            <w:r w:rsidR="00D236FE" w:rsidRPr="00B30DDA">
              <w:rPr>
                <w:b/>
              </w:rPr>
              <w:t xml:space="preserve"> </w:t>
            </w:r>
            <w:r w:rsidR="00E74D95" w:rsidRPr="00C95B1C">
              <w:rPr>
                <w:b/>
              </w:rPr>
              <w:t>г</w:t>
            </w:r>
            <w:r w:rsidR="00E74D95" w:rsidRPr="00B30DDA">
              <w:rPr>
                <w:b/>
              </w:rPr>
              <w:t>.</w:t>
            </w:r>
          </w:p>
          <w:p w:rsidR="00974985" w:rsidRPr="00B30DDA" w:rsidRDefault="00974985" w:rsidP="00037D51"/>
          <w:p w:rsidR="00AA7DE1" w:rsidRPr="00C95B1C" w:rsidRDefault="00037D51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 w:rsidR="00B30DDA">
              <w:rPr>
                <w:b/>
                <w:iCs/>
              </w:rPr>
              <w:t>ФГУП «НИТИ имени А.П. Александрова»</w:t>
            </w:r>
          </w:p>
          <w:p w:rsidR="00F31D19" w:rsidRPr="00C95B1C" w:rsidRDefault="00037D51" w:rsidP="00037D51">
            <w:pPr>
              <w:rPr>
                <w:b/>
              </w:rPr>
            </w:pPr>
            <w:r w:rsidRPr="00C95B1C">
              <w:t xml:space="preserve">Адрес объекта: </w:t>
            </w:r>
            <w:r w:rsidR="00B30DDA">
              <w:rPr>
                <w:b/>
              </w:rPr>
              <w:t>Ленинградская обл., г. Сосновый Бор, промзона</w:t>
            </w:r>
            <w:r w:rsidR="00420973">
              <w:rPr>
                <w:b/>
              </w:rPr>
              <w:t>, зд. 962</w:t>
            </w:r>
          </w:p>
          <w:p w:rsidR="00037D51" w:rsidRPr="00C95B1C" w:rsidRDefault="00E4257F" w:rsidP="00037D51">
            <w:pPr>
              <w:rPr>
                <w:b/>
              </w:rPr>
            </w:pPr>
            <w:r w:rsidRPr="00C95B1C">
              <w:t>Договор на пользование тепловой энергии в горячей воде</w:t>
            </w:r>
            <w:r w:rsidR="00B11710" w:rsidRPr="00C95B1C">
              <w:t>:</w:t>
            </w:r>
            <w:r w:rsidR="00037D51" w:rsidRPr="00C95B1C">
              <w:t xml:space="preserve"> </w:t>
            </w:r>
          </w:p>
          <w:p w:rsidR="00266C79" w:rsidRPr="00436468" w:rsidRDefault="00266C79" w:rsidP="00037D51">
            <w:pPr>
              <w:rPr>
                <w:szCs w:val="24"/>
              </w:rPr>
            </w:pPr>
          </w:p>
        </w:tc>
      </w:tr>
      <w:tr w:rsidR="00E74D95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E74D95" w:rsidRPr="00C95B1C" w:rsidRDefault="00E74D95" w:rsidP="00037D51">
            <w:pPr>
              <w:jc w:val="center"/>
              <w:rPr>
                <w:b/>
                <w:u w:val="single"/>
              </w:rPr>
            </w:pPr>
            <w:r w:rsidRPr="00C95B1C">
              <w:rPr>
                <w:b/>
                <w:u w:val="single"/>
              </w:rPr>
              <w:t>Договорные нагрузки и параметры:</w:t>
            </w:r>
          </w:p>
          <w:p w:rsidR="00DA4551" w:rsidRPr="00C95B1C" w:rsidRDefault="00DA4551" w:rsidP="000D3413">
            <w:pPr>
              <w:jc w:val="center"/>
              <w:rPr>
                <w:lang w:val="en-US"/>
              </w:rPr>
            </w:pPr>
          </w:p>
          <w:tbl>
            <w:tblPr>
              <w:tblW w:w="10480" w:type="dxa"/>
              <w:tblLayout w:type="fixed"/>
              <w:tblLook w:val="04A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B30DDA" w:rsidTr="00B30DDA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0DDA" w:rsidRDefault="00B30DD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B30DDA" w:rsidTr="00B30DDA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0DDA" w:rsidRDefault="00B30DDA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0DDA" w:rsidRDefault="00B30DD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0DDA" w:rsidRDefault="00B30DD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Межотопительный период</w:t>
                  </w:r>
                </w:p>
              </w:tc>
            </w:tr>
            <w:tr w:rsidR="00B30DDA" w:rsidTr="00B30DDA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0DDA" w:rsidRDefault="00B30DDA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0DDA" w:rsidRDefault="00B30DD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Гкал/ч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0DDA" w:rsidRDefault="00B30DD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0DDA" w:rsidRDefault="00B30DD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Гкал/ч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0DDA" w:rsidRDefault="00B30DD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B30DDA" w:rsidTr="00B30DDA">
              <w:trPr>
                <w:trHeight w:val="28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2,242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28,030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B30DDA" w:rsidTr="00B30DDA">
              <w:trPr>
                <w:trHeight w:val="36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ГВС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0,111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1,700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0,111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1,700</w:t>
                  </w:r>
                </w:p>
              </w:tc>
            </w:tr>
            <w:tr w:rsidR="00B30DDA" w:rsidTr="00B30DDA">
              <w:trPr>
                <w:trHeight w:val="34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 °С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70 - 70 °С</w:t>
                  </w:r>
                </w:p>
              </w:tc>
            </w:tr>
            <w:tr w:rsidR="00B30DDA" w:rsidTr="00B30DDA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6,00 кГс/см²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5,00 кГс/см²</w:t>
                  </w:r>
                </w:p>
              </w:tc>
            </w:tr>
            <w:tr w:rsidR="00B30DDA" w:rsidTr="00B30DDA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3,00 кГс/см²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5,00 кГс/см²</w:t>
                  </w:r>
                </w:p>
              </w:tc>
            </w:tr>
            <w:tr w:rsidR="00B30DDA" w:rsidTr="00B30DDA">
              <w:trPr>
                <w:trHeight w:val="27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 ГВС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4,00 кГс/см²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5,00 кГс/см²</w:t>
                  </w:r>
                </w:p>
              </w:tc>
            </w:tr>
          </w:tbl>
          <w:p w:rsidR="00E4257F" w:rsidRPr="00D35F07" w:rsidRDefault="00E4257F" w:rsidP="000D3413">
            <w:pPr>
              <w:jc w:val="center"/>
              <w:rPr>
                <w:i/>
                <w:sz w:val="22"/>
                <w:szCs w:val="22"/>
              </w:rPr>
            </w:pPr>
          </w:p>
          <w:p w:rsidR="000D3413" w:rsidRPr="00C95B1C" w:rsidRDefault="000D3413" w:rsidP="000D3413">
            <w:pPr>
              <w:jc w:val="center"/>
            </w:pPr>
            <w:r w:rsidRPr="00C95B1C">
              <w:rPr>
                <w:b/>
                <w:u w:val="single"/>
              </w:rPr>
              <w:t>Состав теплосчётчика-регистратора «Взлёт ТСР-М» исп. ТСР-024 мод. ТСР-02</w:t>
            </w:r>
          </w:p>
          <w:p w:rsidR="00B30DDA" w:rsidRPr="00C95B1C" w:rsidRDefault="000D3413" w:rsidP="000D3413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4A0"/>
            </w:tblPr>
            <w:tblGrid>
              <w:gridCol w:w="7240"/>
              <w:gridCol w:w="2020"/>
              <w:gridCol w:w="1240"/>
            </w:tblGrid>
            <w:tr w:rsidR="00B30DDA" w:rsidTr="00B30DDA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B30DDA" w:rsidTr="00B30DDA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Тепловычислитель «Взлёт ТСРВ» исп. ТСРВ-024  мод. ТСРВ-02 – 1 шт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B30DDA" w:rsidTr="00B30DDA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исп.ЭРСВ-420Л /65, Активный выход, Kp=40,000 имп/л - 2 шт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0,957-143,500 м³/ч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B30DDA" w:rsidTr="00B30DDA">
              <w:trPr>
                <w:trHeight w:val="54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исп.ЭРСВ-420Л /25, Активный выход, Kp=250,000 имп/л - 1 шт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0,142-21,230 м³/ч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B30DDA" w:rsidTr="00B30DDA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Комплект термопреобразователей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 ºС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B30DDA" w:rsidTr="00B30DDA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Термопреобразователь сопротивления «Взлёт ТПС», Pt500/1,3850 – 1 шт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 ºС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B30DDA" w:rsidTr="00B30DDA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давления КРТ9-00-И-С2-МС-М20-1,6-0,5-2Т3  (4-20 мА) – 3 шт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DDA" w:rsidRDefault="00B30DD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0D3413" w:rsidRPr="00C95B1C" w:rsidRDefault="000D3413" w:rsidP="00DA4551">
            <w:pPr>
              <w:jc w:val="center"/>
              <w:rPr>
                <w:i/>
                <w:sz w:val="22"/>
                <w:szCs w:val="22"/>
                <w:lang w:val="en-US"/>
              </w:rPr>
            </w:pPr>
          </w:p>
        </w:tc>
      </w:tr>
      <w:tr w:rsidR="00082519" w:rsidRPr="00C95B1C" w:rsidTr="00B30DDA">
        <w:trPr>
          <w:trHeight w:val="284"/>
        </w:trPr>
        <w:tc>
          <w:tcPr>
            <w:tcW w:w="565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30DDA" w:rsidP="009855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303.РД.158-12-АТС</w:t>
            </w:r>
          </w:p>
        </w:tc>
      </w:tr>
      <w:tr w:rsidR="00082519" w:rsidRPr="00C95B1C" w:rsidTr="00B30DDA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2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0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52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B30DDA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2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0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52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E3465" w:rsidP="00BA58C8">
            <w:pPr>
              <w:jc w:val="center"/>
              <w:rPr>
                <w:sz w:val="22"/>
              </w:rPr>
            </w:pPr>
            <w:r w:rsidRPr="00C95B1C">
              <w:rPr>
                <w:sz w:val="22"/>
              </w:rPr>
              <w:t xml:space="preserve"> </w:t>
            </w:r>
            <w:r w:rsidR="00B30DDA">
              <w:rPr>
                <w:sz w:val="22"/>
              </w:rPr>
              <w:t>Ленинградская обл., г. Сосновый Бор, промзона</w:t>
            </w:r>
          </w:p>
        </w:tc>
      </w:tr>
      <w:tr w:rsidR="00082519" w:rsidRPr="00C95B1C" w:rsidTr="00B30DDA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2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0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52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B30DDA">
        <w:trPr>
          <w:trHeight w:val="284"/>
        </w:trPr>
        <w:tc>
          <w:tcPr>
            <w:tcW w:w="565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Изм</w:t>
            </w:r>
          </w:p>
        </w:tc>
        <w:tc>
          <w:tcPr>
            <w:tcW w:w="702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405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952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B30DDA">
        <w:trPr>
          <w:trHeight w:val="284"/>
        </w:trPr>
        <w:tc>
          <w:tcPr>
            <w:tcW w:w="1267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Разраб.</w:t>
            </w:r>
          </w:p>
        </w:tc>
        <w:tc>
          <w:tcPr>
            <w:tcW w:w="1405" w:type="dxa"/>
            <w:vAlign w:val="center"/>
          </w:tcPr>
          <w:p w:rsidR="00082519" w:rsidRPr="00C95B1C" w:rsidRDefault="00B30DDA" w:rsidP="000E6130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Чернышев</w:t>
            </w:r>
          </w:p>
        </w:tc>
        <w:tc>
          <w:tcPr>
            <w:tcW w:w="952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B30DDA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31D19" w:rsidRPr="00C95B1C" w:rsidRDefault="00B30DDA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="00BE3465"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2519" w:rsidRPr="00C95B1C" w:rsidRDefault="00082519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082519" w:rsidRPr="00C95B1C" w:rsidTr="00B30DDA">
        <w:trPr>
          <w:trHeight w:val="284"/>
        </w:trPr>
        <w:tc>
          <w:tcPr>
            <w:tcW w:w="1267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Пров.</w:t>
            </w:r>
          </w:p>
        </w:tc>
        <w:tc>
          <w:tcPr>
            <w:tcW w:w="1405" w:type="dxa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</w:p>
        </w:tc>
        <w:tc>
          <w:tcPr>
            <w:tcW w:w="952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82519" w:rsidRPr="00C95B1C" w:rsidRDefault="00DA1A8E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Cs w:val="24"/>
              </w:rPr>
            </w:pPr>
            <w:r w:rsidRPr="00C95B1C">
              <w:rPr>
                <w:szCs w:val="24"/>
              </w:rPr>
              <w:t>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8A5AFD" w:rsidRDefault="008E21C2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  <w:r w:rsidR="00D35F07">
              <w:rPr>
                <w:szCs w:val="24"/>
              </w:rPr>
              <w:t>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2519" w:rsidRPr="00D35F07" w:rsidRDefault="00D35F07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E21C2">
              <w:rPr>
                <w:szCs w:val="24"/>
              </w:rPr>
              <w:t>0</w:t>
            </w:r>
          </w:p>
        </w:tc>
      </w:tr>
      <w:tr w:rsidR="00732A11" w:rsidRPr="00C95B1C" w:rsidTr="00B30DDA">
        <w:trPr>
          <w:trHeight w:val="284"/>
        </w:trPr>
        <w:tc>
          <w:tcPr>
            <w:tcW w:w="1267" w:type="dxa"/>
            <w:gridSpan w:val="2"/>
            <w:vAlign w:val="center"/>
          </w:tcPr>
          <w:p w:rsidR="00732A11" w:rsidRPr="00C95B1C" w:rsidRDefault="00732A11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405" w:type="dxa"/>
            <w:vAlign w:val="center"/>
          </w:tcPr>
          <w:p w:rsidR="00732A11" w:rsidRPr="00C95B1C" w:rsidRDefault="00B30DDA" w:rsidP="000E6130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Харитонцев</w:t>
            </w:r>
          </w:p>
        </w:tc>
        <w:tc>
          <w:tcPr>
            <w:tcW w:w="952" w:type="dxa"/>
          </w:tcPr>
          <w:p w:rsidR="00732A11" w:rsidRPr="00C95B1C" w:rsidRDefault="00732A11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732A11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A11" w:rsidRPr="00C95B1C" w:rsidRDefault="00420973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Э</w:t>
            </w:r>
            <w:r w:rsidR="00732A11" w:rsidRPr="00C95B1C">
              <w:rPr>
                <w:szCs w:val="24"/>
              </w:rPr>
              <w:t>нергии</w:t>
            </w:r>
            <w:r>
              <w:rPr>
                <w:szCs w:val="24"/>
              </w:rPr>
              <w:t>, зд. 962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D46385" w:rsidRPr="00C95B1C" w:rsidTr="00B30DDA">
        <w:trPr>
          <w:trHeight w:val="284"/>
        </w:trPr>
        <w:tc>
          <w:tcPr>
            <w:tcW w:w="1267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1405" w:type="dxa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952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2"/>
                <w:szCs w:val="22"/>
              </w:rPr>
            </w:pPr>
            <w:r w:rsidRPr="00C95B1C">
              <w:rPr>
                <w:sz w:val="22"/>
                <w:szCs w:val="22"/>
              </w:rPr>
              <w:t>Настроечная база данных тепловычислителя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385" w:rsidRPr="00C95B1C" w:rsidRDefault="00D35F07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D46385" w:rsidRPr="00C95B1C" w:rsidTr="00B30DDA">
        <w:trPr>
          <w:trHeight w:val="284"/>
        </w:trPr>
        <w:tc>
          <w:tcPr>
            <w:tcW w:w="1267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405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952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  <w:tr w:rsidR="00D46385" w:rsidRPr="00C95B1C" w:rsidTr="00B30DDA">
        <w:trPr>
          <w:trHeight w:val="284"/>
        </w:trPr>
        <w:tc>
          <w:tcPr>
            <w:tcW w:w="1267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405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</w:p>
        </w:tc>
        <w:tc>
          <w:tcPr>
            <w:tcW w:w="952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</w:tbl>
    <w:p w:rsidR="00AD0DC5" w:rsidRPr="00C95B1C" w:rsidRDefault="00AD0DC5" w:rsidP="00267C2B">
      <w:pPr>
        <w:rPr>
          <w:lang w:val="en-US"/>
        </w:rPr>
      </w:pPr>
    </w:p>
    <w:p w:rsidR="00AD0DC5" w:rsidRPr="00C95B1C" w:rsidRDefault="00AD0DC5" w:rsidP="00267C2B">
      <w:pPr>
        <w:rPr>
          <w:lang w:val="en-US"/>
        </w:rPr>
        <w:sectPr w:rsidR="00AD0DC5" w:rsidRPr="00C95B1C" w:rsidSect="00AD0D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3" w:type="dxa"/>
        <w:tblLook w:val="04A0"/>
      </w:tblPr>
      <w:tblGrid>
        <w:gridCol w:w="1580"/>
        <w:gridCol w:w="1720"/>
        <w:gridCol w:w="2000"/>
        <w:gridCol w:w="1300"/>
        <w:gridCol w:w="4120"/>
      </w:tblGrid>
      <w:tr w:rsidR="00B30DDA" w:rsidTr="00B30DDA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B30DDA" w:rsidTr="00B30DDA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 работы импульсного входа тепловычислителя для расходомера на подающем трубопроводе (расположены на коммутационной плате)</w:t>
            </w:r>
          </w:p>
        </w:tc>
      </w:tr>
      <w:tr w:rsidR="00B30DDA" w:rsidTr="00B30DDA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 работы импульсного входа тепловычислителя для расходомера на обратном трубопроводе (расположены на коммутационной плате)</w:t>
            </w:r>
          </w:p>
        </w:tc>
      </w:tr>
      <w:tr w:rsidR="00B30DDA" w:rsidTr="00B30DDA">
        <w:trPr>
          <w:trHeight w:val="11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J5, J6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 работы импульсного входа тепловычислителя для расходомера на подающем трубопроводе ГВС (расположены на коммутационной плате)</w:t>
            </w:r>
          </w:p>
        </w:tc>
      </w:tr>
      <w:tr w:rsidR="00B30DDA" w:rsidTr="00B30DDA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B30DDA" w:rsidTr="00B30DDA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B30DDA" w:rsidTr="00B30DDA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Cкорость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B30DDA" w:rsidTr="00B30DDA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Откл.пит.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B30DDA" w:rsidTr="00B30DDA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B30DDA" w:rsidTr="00B30DDA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B30DDA" w:rsidTr="00B30DDA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теплосистемы №1 (отопительный и межотопительный период)</w:t>
            </w:r>
          </w:p>
        </w:tc>
      </w:tr>
      <w:tr w:rsidR="00B30DDA" w:rsidTr="00B30DDA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А23-12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P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потребления теплосистемы. Расчётные формулы для тепловой системы - ТС №1: W</w:t>
            </w:r>
            <w:r>
              <w:rPr>
                <w:sz w:val="20"/>
                <w:vertAlign w:val="subscript"/>
              </w:rPr>
              <w:t>тс</w:t>
            </w:r>
            <w:r>
              <w:rPr>
                <w:sz w:val="20"/>
              </w:rPr>
              <w:t xml:space="preserve"> = 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h</w:t>
            </w:r>
            <w:r>
              <w:rPr>
                <w:sz w:val="20"/>
                <w:vertAlign w:val="subscript"/>
              </w:rPr>
              <w:t>хв</w:t>
            </w:r>
            <w:r>
              <w:rPr>
                <w:sz w:val="20"/>
              </w:rPr>
              <w:t>) –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h</w:t>
            </w:r>
            <w:r>
              <w:rPr>
                <w:sz w:val="20"/>
                <w:vertAlign w:val="subscript"/>
              </w:rPr>
              <w:t>хв</w:t>
            </w:r>
            <w:r>
              <w:rPr>
                <w:sz w:val="20"/>
              </w:rPr>
              <w:t>) - тепловая энергия, потреблённая на нужды отопления, Гкал; W</w:t>
            </w:r>
            <w:r>
              <w:rPr>
                <w:sz w:val="20"/>
                <w:vertAlign w:val="subscript"/>
              </w:rPr>
              <w:t>гв</w:t>
            </w:r>
            <w:r>
              <w:rPr>
                <w:sz w:val="20"/>
              </w:rPr>
              <w:t xml:space="preserve"> = M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 xml:space="preserve"> – h</w:t>
            </w:r>
            <w:r>
              <w:rPr>
                <w:sz w:val="20"/>
                <w:vertAlign w:val="subscript"/>
              </w:rPr>
              <w:t>хв</w:t>
            </w:r>
            <w:r>
              <w:rPr>
                <w:sz w:val="20"/>
              </w:rPr>
              <w:t>) - тепловая энергия, потреблённая на нужды ГВС, Гкал;</w:t>
            </w:r>
          </w:p>
        </w:tc>
      </w:tr>
      <w:tr w:rsidR="00B30DDA" w:rsidTr="00B30DDA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Едог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2,353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величины договорной нагрузки для теплосистемы №1 (отопление и ГВС)</w:t>
            </w:r>
          </w:p>
        </w:tc>
      </w:tr>
      <w:tr w:rsidR="00B30DDA" w:rsidTr="00B30DDA">
        <w:trPr>
          <w:trHeight w:val="6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Егв.д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величины договорной нагрузки для теплосистемы №1 (ГВС)</w:t>
            </w:r>
          </w:p>
        </w:tc>
      </w:tr>
      <w:tr w:rsidR="00B30DDA" w:rsidTr="00B30DDA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Знач.tхв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Зима/лето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Переход зима/лето используемого датчика хв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tхв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хв. в источнике ХВС летом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tхв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хв. в источнике ХВС зимой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давления хв</w:t>
            </w:r>
          </w:p>
        </w:tc>
      </w:tr>
      <w:tr w:rsidR="00B30DDA" w:rsidTr="00B30DDA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Обсл.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Без откл.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 обслуживания теплосистемы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Кпр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Коэффициент превышения расхода по ТС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∆tтс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Разность температур в теплосистеме</w:t>
            </w:r>
          </w:p>
        </w:tc>
      </w:tr>
      <w:tr w:rsidR="00B30DDA" w:rsidTr="00B30DDA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нештатных ситуаций (НС) и реакций тепловычислителя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НС0: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№5 (Температура в подающем трубопроводе выходит за пределы уставки по температуре)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Р1&lt;Р1нн;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№11 (Температура в обратном трубопроводе выходит за пределы уставки по температуре)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Р2&lt;Р2нн;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Q3&gt;Q3вн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№13 (расход в подающем трубопроводе ГВС больше верхнего предела диапазона измерений расхода)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№13(Регистрация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Q3отс&lt;Q3&lt;Q3нн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№14 (расход в подающем трубопроводе ГВС меньше нижнего предела диапазона измерений расхода, но выше отсечки по измерению расхода)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№14(Регистрация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Q3&lt;Q3отс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№15 (расход в подающем трубопроводе ГВС меньше отсечки по измерению расхода)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№15(Регистрация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№16 (отказ преобразователя расхода в подающем трубопроводе ГВС)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№16(Регистрация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t3&lt;t3ну; t3&gt;t3ву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№17 (Температура в подающем трубопроводе ГВС выходит за пределы диапазона измерений)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№17(Регистрация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Р3&lt;Р3нн;      Р3&gt;Р3вн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№18 (Давление подающем трубопроводе ГВС выходит за пределы диапазона измерений)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№18(Регистрация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G2&gt;Kпр∙G1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t1-t2&lt;∆tтс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№26(Регистрация НС)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G1&lt;G2&lt;Kпр·G1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B30DDA" w:rsidTr="00B30DD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G1=G2=(G1+G2)/2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№27(расчёт величин массового расхода подающего и обратного трубопроводов по формуле: G1=G2=(G1+G2)/2)</w:t>
            </w:r>
          </w:p>
        </w:tc>
      </w:tr>
      <w:tr w:rsidR="00B30DDA" w:rsidTr="00B30DDA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DDA" w:rsidRDefault="00B30DD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трубопроводов в теплосистеме №1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холодной воды подающего трубопровода (для расчёта теплосистемы)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ПТ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tдог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tну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Нижняя уставка по температуре подающего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tву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Верхняя уставка по температуре подающего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ПР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Qдог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29,730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ПД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Рдог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ПТ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tдог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tну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Нижняя уставка по температуре обратного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tву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Верхняя уставка по температуре обратного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ПР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Qдог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28,030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ПД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Рдог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холодной воды подающего трубопровода ГВС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ПТ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 ГВС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tдог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для подающего трубопровода ГВС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tну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Нижняя уставка по температуре для подающего трубопровода ГВС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tву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Верхняя уставка по температуре для подающего трубопровода ГВС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ПР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 ГВС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Qдог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1,700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подающего трубопровода ГВС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ПД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 ГВС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Рдог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подающего трубопровода ГВС</w:t>
            </w:r>
          </w:p>
        </w:tc>
      </w:tr>
      <w:tr w:rsidR="00B30DDA" w:rsidTr="00B30DDA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DDA" w:rsidRDefault="00B30DD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датчиков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 ГВС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Имп/л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Qвн ПР1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143,500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Qнн ПР1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0,957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Qотс ПР1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Имп/л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Qвн ПР2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143,500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Qнн ПР2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0,957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Qотс ПР2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Имп/л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 ГВС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Qвн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21,230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измерения объемного расхода в подающем трубопроводе ГВС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Qнн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измерения объемного расхода в подающем трубопроводе ГВС</w:t>
            </w:r>
          </w:p>
        </w:tc>
      </w:tr>
      <w:tr w:rsidR="00B30DDA" w:rsidTr="00B30DD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Qотс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объемного расхода в подающем трубопроводе ГВС</w:t>
            </w:r>
          </w:p>
        </w:tc>
      </w:tr>
      <w:tr w:rsidR="00B30DDA" w:rsidTr="00B30DD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I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B30DDA" w:rsidTr="00B30DD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Р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B30DDA" w:rsidTr="00B30DD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I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B30DDA" w:rsidTr="00B30DD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Р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B30DDA" w:rsidTr="00B30DD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I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 ГВС</w:t>
            </w:r>
          </w:p>
        </w:tc>
      </w:tr>
      <w:tr w:rsidR="00B30DDA" w:rsidTr="00B30DD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Р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 ГВС</w:t>
            </w:r>
          </w:p>
        </w:tc>
      </w:tr>
      <w:tr w:rsidR="00B30DDA" w:rsidTr="00B30DDA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Pнн ПД1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B30DDA" w:rsidTr="00B30DD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Pвн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B30DDA" w:rsidTr="00B30DD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Pнн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B30DDA" w:rsidTr="00B30DD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Pвн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  <w:tr w:rsidR="00B30DDA" w:rsidTr="00B30DD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Pнн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 ГВС</w:t>
            </w:r>
          </w:p>
        </w:tc>
      </w:tr>
      <w:tr w:rsidR="00B30DDA" w:rsidTr="00B30DD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Pвн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DDA" w:rsidRDefault="00B30D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 ГВС</w:t>
            </w:r>
          </w:p>
        </w:tc>
      </w:tr>
    </w:tbl>
    <w:p w:rsidR="00480AE8" w:rsidRPr="00D35F07" w:rsidRDefault="00480AE8" w:rsidP="00480AE8">
      <w:pPr>
        <w:ind w:left="1276" w:firstLine="709"/>
        <w:rPr>
          <w:color w:val="FFFFFF"/>
        </w:rPr>
      </w:pPr>
      <w:r w:rsidRPr="007C0774">
        <w:rPr>
          <w:color w:val="FFFFFF"/>
          <w:lang w:val="en-US"/>
        </w:rPr>
        <w:t>lTS</w:t>
      </w:r>
      <w:r w:rsidRPr="00D35F07">
        <w:rPr>
          <w:color w:val="FFFFFF"/>
        </w:rPr>
        <w:t>2]</w:t>
      </w:r>
      <w:r w:rsidR="00F23DA9" w:rsidRPr="00D35F07">
        <w:rPr>
          <w:color w:val="FFFFFF"/>
        </w:rPr>
        <w:t xml:space="preserve"> </w:t>
      </w:r>
    </w:p>
    <w:p w:rsidR="007C0774" w:rsidRPr="00D35F07" w:rsidRDefault="007C0774" w:rsidP="00480AE8">
      <w:pPr>
        <w:ind w:left="1276" w:firstLine="709"/>
        <w:rPr>
          <w:b/>
        </w:rPr>
      </w:pPr>
    </w:p>
    <w:p w:rsidR="004100D9" w:rsidRPr="00D35F07" w:rsidRDefault="00491829" w:rsidP="003D37AA">
      <w:pPr>
        <w:ind w:left="1276" w:firstLine="709"/>
        <w:jc w:val="center"/>
        <w:rPr>
          <w:b/>
        </w:rPr>
      </w:pPr>
      <w:r w:rsidRPr="00D35F07">
        <w:rPr>
          <w:b/>
        </w:rPr>
        <w:t xml:space="preserve">  </w:t>
      </w:r>
      <w:r w:rsidR="00201AEE" w:rsidRPr="00D35F07">
        <w:rPr>
          <w:b/>
        </w:rPr>
        <w:t xml:space="preserve">  </w:t>
      </w:r>
      <w:r w:rsidR="00B30DDA" w:rsidRPr="00D35F07">
        <w:rPr>
          <w:b/>
        </w:rPr>
        <w:t>Контрольная сумма настроечной базы: 5</w:t>
      </w:r>
      <w:r w:rsidR="00B30DDA">
        <w:rPr>
          <w:b/>
          <w:lang w:val="en-US"/>
        </w:rPr>
        <w:t>AFC</w:t>
      </w:r>
    </w:p>
    <w:p w:rsidR="003D37AA" w:rsidRPr="00D35F07" w:rsidRDefault="003D37AA" w:rsidP="004100D9">
      <w:pPr>
        <w:ind w:left="1276" w:firstLine="709"/>
        <w:rPr>
          <w:b/>
        </w:rPr>
      </w:pPr>
    </w:p>
    <w:p w:rsidR="008407C4" w:rsidRPr="004E5392" w:rsidRDefault="008407C4" w:rsidP="00480AE8">
      <w:pPr>
        <w:ind w:left="1276" w:firstLine="709"/>
        <w:rPr>
          <w:lang w:val="en-US"/>
        </w:rPr>
      </w:pPr>
      <w:r w:rsidRPr="008407C4">
        <w:t>Примечания</w:t>
      </w:r>
      <w:r w:rsidRPr="004E5392">
        <w:rPr>
          <w:lang w:val="en-US"/>
        </w:rPr>
        <w:t>:</w:t>
      </w:r>
    </w:p>
    <w:p w:rsidR="008407C4" w:rsidRDefault="008407C4" w:rsidP="00114D5D">
      <w:pPr>
        <w:numPr>
          <w:ilvl w:val="0"/>
          <w:numId w:val="3"/>
        </w:numPr>
        <w:tabs>
          <w:tab w:val="clear" w:pos="2705"/>
          <w:tab w:val="num" w:pos="2410"/>
        </w:tabs>
        <w:ind w:left="2410" w:hanging="65"/>
      </w:pPr>
      <w:r>
        <w:t>Заводские настройки по умолчанию измерительного канала импульсов (ИКИ) тепловычислителя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</w:p>
    <w:p w:rsidR="008407C4" w:rsidRPr="00B3563D" w:rsidRDefault="008407C4" w:rsidP="008407C4">
      <w:pPr>
        <w:numPr>
          <w:ilvl w:val="0"/>
          <w:numId w:val="3"/>
        </w:numPr>
        <w:rPr>
          <w:color w:val="FFFFFF"/>
        </w:rPr>
      </w:pPr>
      <w:r w:rsidRPr="00B3563D">
        <w:rPr>
          <w:color w:val="FFFFFF"/>
        </w:rPr>
        <w:t>Заводские настройки по умолчанию интерфейса RS-232:</w:t>
      </w:r>
    </w:p>
    <w:p w:rsidR="008407C4" w:rsidRPr="007E545B" w:rsidRDefault="006374CD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8407C4" w:rsidRPr="007E545B" w:rsidSect="008E21C2">
      <w:headerReference w:type="default" r:id="rId14"/>
      <w:footerReference w:type="default" r:id="rId15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716" w:rsidRDefault="00AD7716">
      <w:r>
        <w:separator/>
      </w:r>
    </w:p>
  </w:endnote>
  <w:endnote w:type="continuationSeparator" w:id="1">
    <w:p w:rsidR="00AD7716" w:rsidRDefault="00AD7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C2" w:rsidRDefault="008E21C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C2" w:rsidRDefault="008E21C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C2" w:rsidRDefault="008E21C2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886411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886411" w:rsidRPr="00C95B1C" w:rsidRDefault="00886411" w:rsidP="00957C5E">
          <w:pPr>
            <w:rPr>
              <w:i/>
              <w:sz w:val="22"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886411" w:rsidRPr="00C95B1C" w:rsidRDefault="00B30DDA" w:rsidP="00957C5E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303.РД.158-12-АТС.БД</w:t>
          </w:r>
        </w:p>
      </w:tc>
      <w:tc>
        <w:tcPr>
          <w:tcW w:w="1693" w:type="dxa"/>
          <w:vAlign w:val="center"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886411">
      <w:trPr>
        <w:trHeight w:val="63"/>
      </w:trPr>
      <w:tc>
        <w:tcPr>
          <w:tcW w:w="2395" w:type="dxa"/>
          <w:vMerge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</w:p>
      </w:tc>
      <w:tc>
        <w:tcPr>
          <w:tcW w:w="6631" w:type="dxa"/>
          <w:vMerge/>
        </w:tcPr>
        <w:p w:rsidR="00886411" w:rsidRPr="00C95B1C" w:rsidRDefault="00886411" w:rsidP="00957C5E">
          <w:pPr>
            <w:jc w:val="center"/>
            <w:rPr>
              <w:i/>
              <w:sz w:val="22"/>
              <w:szCs w:val="22"/>
            </w:rPr>
          </w:pPr>
        </w:p>
      </w:tc>
      <w:bookmarkStart w:id="0" w:name="Page"/>
      <w:tc>
        <w:tcPr>
          <w:tcW w:w="1693" w:type="dxa"/>
        </w:tcPr>
        <w:p w:rsidR="00886411" w:rsidRPr="00C95B1C" w:rsidRDefault="003F3438" w:rsidP="00957C5E">
          <w:pPr>
            <w:jc w:val="center"/>
            <w:rPr>
              <w:szCs w:val="24"/>
            </w:rPr>
          </w:pPr>
          <w:r w:rsidRPr="00C95B1C">
            <w:rPr>
              <w:rStyle w:val="ab"/>
            </w:rPr>
            <w:fldChar w:fldCharType="begin"/>
          </w:r>
          <w:r w:rsidR="00886411" w:rsidRPr="00C95B1C">
            <w:rPr>
              <w:rStyle w:val="ab"/>
            </w:rPr>
            <w:instrText xml:space="preserve"> PAGE </w:instrText>
          </w:r>
          <w:r w:rsidRPr="00C95B1C">
            <w:rPr>
              <w:rStyle w:val="ab"/>
            </w:rPr>
            <w:fldChar w:fldCharType="separate"/>
          </w:r>
          <w:r w:rsidR="008E21C2">
            <w:rPr>
              <w:rStyle w:val="ab"/>
              <w:noProof/>
            </w:rPr>
            <w:t>12</w:t>
          </w:r>
          <w:r w:rsidRPr="00C95B1C">
            <w:rPr>
              <w:rStyle w:val="ab"/>
            </w:rPr>
            <w:fldChar w:fldCharType="end"/>
          </w:r>
          <w:bookmarkEnd w:id="0"/>
        </w:p>
      </w:tc>
    </w:tr>
  </w:tbl>
  <w:p w:rsidR="00886411" w:rsidRDefault="0088641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716" w:rsidRDefault="00AD7716">
      <w:r>
        <w:separator/>
      </w:r>
    </w:p>
  </w:footnote>
  <w:footnote w:type="continuationSeparator" w:id="1">
    <w:p w:rsidR="00AD7716" w:rsidRDefault="00AD7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C2" w:rsidRDefault="008E21C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C2" w:rsidRDefault="008E21C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C2" w:rsidRDefault="008E21C2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11" w:rsidRPr="00E47FFD" w:rsidRDefault="00886411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4A0"/>
    </w:tblPr>
    <w:tblGrid>
      <w:gridCol w:w="1580"/>
      <w:gridCol w:w="1720"/>
      <w:gridCol w:w="2000"/>
      <w:gridCol w:w="1300"/>
      <w:gridCol w:w="4120"/>
    </w:tblGrid>
    <w:tr w:rsidR="00B30DDA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  <w:t>тепловычислителя «Взлет ТСРВ» исп. ТСРВ-024 мод. ТСРВ-02</w:t>
          </w:r>
        </w:p>
      </w:tc>
    </w:tr>
    <w:tr w:rsidR="00B30DDA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Ед. изм.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886411" w:rsidRPr="00E47FFD" w:rsidRDefault="00886411" w:rsidP="000F5134">
    <w:pPr>
      <w:jc w:val="center"/>
      <w:rPr>
        <w:szCs w:val="24"/>
        <w:u w:val="single"/>
        <w:lang w:val="en-US"/>
      </w:rPr>
    </w:pPr>
  </w:p>
  <w:p w:rsidR="00886411" w:rsidRPr="00E47FFD" w:rsidRDefault="00886411" w:rsidP="000F5134">
    <w:pPr>
      <w:jc w:val="center"/>
      <w:rPr>
        <w:b/>
        <w:color w:val="0000FF"/>
        <w:szCs w:val="24"/>
        <w:u w:val="single"/>
        <w:lang w:val="en-US"/>
      </w:rPr>
    </w:pPr>
  </w:p>
  <w:p w:rsidR="00886411" w:rsidRDefault="00886411">
    <w:pPr>
      <w:pStyle w:val="a5"/>
    </w:pPr>
  </w:p>
  <w:p w:rsidR="00886411" w:rsidRDefault="003F3438">
    <w:pPr>
      <w:pStyle w:val="a5"/>
    </w:pPr>
    <w:r>
      <w:rPr>
        <w:noProof/>
      </w:rPr>
      <w:pict>
        <v:line id="_x0000_s2060" style="position:absolute;z-index:251658240" from="13.9pt,10.3pt" to="13.9pt,753.1pt" strokeweight=".5pt"/>
      </w:pict>
    </w:r>
    <w:r>
      <w:rPr>
        <w:noProof/>
      </w:rPr>
      <w:pict>
        <v:line id="_x0000_s2058" style="position:absolute;z-index:251657216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qFormat/>
    <w:rsid w:val="00DC1EF1"/>
    <w:pPr>
      <w:keepNext/>
      <w:widowControl w:val="0"/>
      <w:outlineLvl w:val="0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дрес на конверте1"/>
    <w:basedOn w:val="a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rsid w:val="0087493B"/>
    <w:pPr>
      <w:widowControl w:val="0"/>
    </w:pPr>
  </w:style>
  <w:style w:type="paragraph" w:styleId="a5">
    <w:name w:val="header"/>
    <w:basedOn w:val="2"/>
    <w:rsid w:val="0087493B"/>
    <w:pPr>
      <w:tabs>
        <w:tab w:val="center" w:pos="4536"/>
        <w:tab w:val="right" w:pos="9072"/>
      </w:tabs>
    </w:pPr>
  </w:style>
  <w:style w:type="paragraph" w:styleId="a6">
    <w:name w:val="Body Text"/>
    <w:basedOn w:val="a"/>
    <w:rsid w:val="0087493B"/>
    <w:pPr>
      <w:jc w:val="both"/>
    </w:pPr>
  </w:style>
  <w:style w:type="paragraph" w:styleId="a7">
    <w:name w:val="Document Map"/>
    <w:basedOn w:val="a"/>
    <w:semiHidden/>
    <w:rsid w:val="0087493B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87493B"/>
    <w:pPr>
      <w:ind w:right="72"/>
      <w:jc w:val="both"/>
    </w:pPr>
  </w:style>
  <w:style w:type="paragraph" w:styleId="a8">
    <w:name w:val="footer"/>
    <w:basedOn w:val="a"/>
    <w:rsid w:val="0087493B"/>
    <w:pPr>
      <w:tabs>
        <w:tab w:val="center" w:pos="4153"/>
        <w:tab w:val="right" w:pos="8306"/>
      </w:tabs>
    </w:pPr>
  </w:style>
  <w:style w:type="table" w:styleId="a9">
    <w:name w:val="Table Grid"/>
    <w:basedOn w:val="a1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E33553"/>
    <w:rPr>
      <w:rFonts w:ascii="Tahoma" w:hAnsi="Tahoma" w:cs="Tahoma"/>
      <w:sz w:val="16"/>
      <w:szCs w:val="16"/>
    </w:rPr>
  </w:style>
  <w:style w:type="character" w:styleId="ab">
    <w:name w:val="page number"/>
    <w:basedOn w:val="a0"/>
    <w:rsid w:val="00AD0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4B9DB-5163-4BA3-95C7-F181C5561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ПрилПЗ 962 База303.РД.158-12-АТС</Template>
  <TotalTime>4</TotalTime>
  <Pages>10</Pages>
  <Words>2155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Стр.1</vt:lpstr>
    </vt:vector>
  </TitlesOfParts>
  <Company>Vzljot</Company>
  <LinksUpToDate>false</LinksUpToDate>
  <CharactersWithSpaces>14417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creator>test</dc:creator>
  <cp:lastModifiedBy>User</cp:lastModifiedBy>
  <cp:revision>2</cp:revision>
  <cp:lastPrinted>2012-05-27T11:52:00Z</cp:lastPrinted>
  <dcterms:created xsi:type="dcterms:W3CDTF">2012-10-12T08:40:00Z</dcterms:created>
  <dcterms:modified xsi:type="dcterms:W3CDTF">2012-10-12T08:40:00Z</dcterms:modified>
</cp:coreProperties>
</file>